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Fenland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Fenland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Fenland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Fenland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Fenland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Fenland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44.4% </w:t>
      </w:r>
      <w:r w:rsidRPr="004747BF">
        <w:rPr>
          <w:rFonts w:ascii="Libre Franklin Light" w:eastAsia="Times New Roman" w:hAnsi="Libre Franklin Light" w:cs="Calibri Light"/>
        </w:rPr>
        <w:t xml:space="preserve">of those respondents classified as PGSI 8+ in Fenland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Fenland is estimated to be </w:t>
      </w:r>
      <w:r w:rsidRPr="00773DF7">
        <w:rPr>
          <w:rFonts w:ascii="Libre Franklin Light" w:eastAsia="Times New Roman" w:hAnsi="Libre Franklin Light" w:cs="Calibri Light"/>
          <w:b/>
          <w:bCs/>
          <w:color w:val="C45911" w:themeColor="accent2" w:themeShade="BF"/>
        </w:rPr>
        <w:t xml:space="preserve">£1,364,371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Fenland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Fenland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Fenland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Fenland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enlan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Fenland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enlan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Fenland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Fenland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enlan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Fenland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Fenland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Fenland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Fenland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Fenland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Fenland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£1,364,371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Fenland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£22,223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£459,592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£32,924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£9,260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£16,976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£823,396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£1,364,371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Fenland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Fenland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Fenland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Fenland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Fenland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Fenland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Fenland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Fenland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Fenland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Fenland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Fenland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Fenland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4720515-6E98-4248-96D4-AD4EFCAF5BC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